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C87783" w14:textId="0DA8A4A4" w:rsidR="006B2F86" w:rsidRDefault="00F92F6F" w:rsidP="00E71FC3">
      <w:pPr>
        <w:pStyle w:val="NoSpacing"/>
      </w:pPr>
      <w:r>
        <w:rPr>
          <w:u w:val="single"/>
        </w:rPr>
        <w:t>Martyn BLOUNDELL</w:t>
      </w:r>
      <w:r>
        <w:t xml:space="preserve">     </w:t>
      </w:r>
      <w:proofErr w:type="gramStart"/>
      <w:r>
        <w:t xml:space="preserve">   (</w:t>
      </w:r>
      <w:proofErr w:type="gramEnd"/>
      <w:r>
        <w:t>fl.1483)</w:t>
      </w:r>
    </w:p>
    <w:p w14:paraId="19C0CF5E" w14:textId="5BE216FD" w:rsidR="00F92F6F" w:rsidRDefault="00F92F6F" w:rsidP="00E71FC3">
      <w:pPr>
        <w:pStyle w:val="NoSpacing"/>
      </w:pPr>
      <w:r>
        <w:t>of London.</w:t>
      </w:r>
    </w:p>
    <w:p w14:paraId="0B98D383" w14:textId="00F6F5C7" w:rsidR="00F92F6F" w:rsidRDefault="00F92F6F" w:rsidP="00E71FC3">
      <w:pPr>
        <w:pStyle w:val="NoSpacing"/>
      </w:pPr>
    </w:p>
    <w:p w14:paraId="1D3F74B7" w14:textId="266D4469" w:rsidR="00F92F6F" w:rsidRDefault="00F92F6F" w:rsidP="00E71FC3">
      <w:pPr>
        <w:pStyle w:val="NoSpacing"/>
      </w:pPr>
    </w:p>
    <w:p w14:paraId="48E62A67" w14:textId="3B41BFF7" w:rsidR="00F92F6F" w:rsidRDefault="00F92F6F" w:rsidP="00E71FC3">
      <w:pPr>
        <w:pStyle w:val="NoSpacing"/>
      </w:pPr>
      <w:r>
        <w:tab/>
        <w:t>1483</w:t>
      </w:r>
      <w:r>
        <w:tab/>
        <w:t>He made his Will, in which he left 3s 4d to the works of the church in</w:t>
      </w:r>
    </w:p>
    <w:p w14:paraId="646E291D" w14:textId="7B97A5B3" w:rsidR="00F92F6F" w:rsidRDefault="00F92F6F" w:rsidP="00E71FC3">
      <w:pPr>
        <w:pStyle w:val="NoSpacing"/>
      </w:pPr>
      <w:r>
        <w:tab/>
      </w:r>
      <w:r>
        <w:tab/>
      </w:r>
      <w:proofErr w:type="spellStart"/>
      <w:r>
        <w:t>Meopham</w:t>
      </w:r>
      <w:proofErr w:type="spellEnd"/>
      <w:r>
        <w:t>, Kent, where both her and his mother were born.</w:t>
      </w:r>
    </w:p>
    <w:p w14:paraId="03BCAB82" w14:textId="23A8F58A" w:rsidR="00F92F6F" w:rsidRDefault="00F92F6F" w:rsidP="00E71FC3">
      <w:pPr>
        <w:pStyle w:val="NoSpacing"/>
      </w:pPr>
      <w:r>
        <w:tab/>
      </w:r>
      <w:r>
        <w:tab/>
      </w:r>
      <w:r>
        <w:t>(“</w:t>
      </w:r>
      <w:proofErr w:type="spellStart"/>
      <w:r>
        <w:t>Testamenta</w:t>
      </w:r>
      <w:proofErr w:type="spellEnd"/>
      <w:r>
        <w:t xml:space="preserve"> </w:t>
      </w:r>
      <w:proofErr w:type="spellStart"/>
      <w:r>
        <w:t>Cantiana</w:t>
      </w:r>
      <w:proofErr w:type="spellEnd"/>
      <w:r>
        <w:t>: West Kent” by Leland L. Duncan. p.5</w:t>
      </w:r>
      <w:r>
        <w:t>3)</w:t>
      </w:r>
    </w:p>
    <w:p w14:paraId="23E0769E" w14:textId="753349D0" w:rsidR="00F92F6F" w:rsidRDefault="00F92F6F" w:rsidP="00E71FC3">
      <w:pPr>
        <w:pStyle w:val="NoSpacing"/>
      </w:pPr>
    </w:p>
    <w:p w14:paraId="4BA3962A" w14:textId="5DC4AEC9" w:rsidR="00F92F6F" w:rsidRDefault="00F92F6F" w:rsidP="00E71FC3">
      <w:pPr>
        <w:pStyle w:val="NoSpacing"/>
      </w:pPr>
    </w:p>
    <w:p w14:paraId="5D723394" w14:textId="4B6B091C" w:rsidR="00F92F6F" w:rsidRPr="00F92F6F" w:rsidRDefault="00F92F6F" w:rsidP="00E71FC3">
      <w:pPr>
        <w:pStyle w:val="NoSpacing"/>
      </w:pPr>
      <w:r>
        <w:t>22 March 2019</w:t>
      </w:r>
      <w:bookmarkStart w:id="0" w:name="_GoBack"/>
      <w:bookmarkEnd w:id="0"/>
    </w:p>
    <w:sectPr w:rsidR="00F92F6F" w:rsidRPr="00F92F6F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2507188" w14:textId="77777777" w:rsidR="00F92F6F" w:rsidRDefault="00F92F6F" w:rsidP="00E71FC3">
      <w:pPr>
        <w:spacing w:after="0" w:line="240" w:lineRule="auto"/>
      </w:pPr>
      <w:r>
        <w:separator/>
      </w:r>
    </w:p>
  </w:endnote>
  <w:endnote w:type="continuationSeparator" w:id="0">
    <w:p w14:paraId="3B2F6BA6" w14:textId="77777777" w:rsidR="00F92F6F" w:rsidRDefault="00F92F6F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26E9D29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9DCF01" w14:textId="77777777" w:rsidR="00F92F6F" w:rsidRDefault="00F92F6F" w:rsidP="00E71FC3">
      <w:pPr>
        <w:spacing w:after="0" w:line="240" w:lineRule="auto"/>
      </w:pPr>
      <w:r>
        <w:separator/>
      </w:r>
    </w:p>
  </w:footnote>
  <w:footnote w:type="continuationSeparator" w:id="0">
    <w:p w14:paraId="67A1AB60" w14:textId="77777777" w:rsidR="00F92F6F" w:rsidRDefault="00F92F6F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F6F"/>
    <w:rsid w:val="001A7C09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  <w:rsid w:val="00F92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46A3F1A"/>
  <w15:chartTrackingRefBased/>
  <w15:docId w15:val="{3A4CDAB5-FF06-44B6-B873-BDB830702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38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2019-03-22T13:47:00Z</dcterms:created>
  <dcterms:modified xsi:type="dcterms:W3CDTF">2019-03-22T13:50:00Z</dcterms:modified>
</cp:coreProperties>
</file>